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0D0B" w:rsidRDefault="006D0D0B" w:rsidP="006D0D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DAMET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D0D0B" w:rsidRDefault="006D0D0B" w:rsidP="006D0D0B">
      <w:pPr>
        <w:rPr>
          <w:rFonts w:ascii="Times New Roman" w:hAnsi="Times New Roman" w:cs="Times New Roman"/>
        </w:rPr>
      </w:pPr>
    </w:p>
    <w:p w:rsidR="006D0D0B" w:rsidRDefault="006D0D0B" w:rsidP="006D0D0B">
      <w:pPr>
        <w:rPr>
          <w:rFonts w:ascii="Times New Roman" w:hAnsi="Times New Roman" w:cs="Times New Roman"/>
        </w:rPr>
      </w:pPr>
    </w:p>
    <w:p w:rsidR="006D0D0B" w:rsidRDefault="006D0D0B" w:rsidP="006D0D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William Rede of Upwell, Norfolk(q.v.).</w:t>
      </w:r>
    </w:p>
    <w:p w:rsidR="006D0D0B" w:rsidRDefault="006D0D0B" w:rsidP="006D0D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6D0D0B" w:rsidRDefault="006D0D0B" w:rsidP="006D0D0B">
      <w:pPr>
        <w:rPr>
          <w:rFonts w:ascii="Times New Roman" w:hAnsi="Times New Roman" w:cs="Times New Roman"/>
        </w:rPr>
      </w:pPr>
    </w:p>
    <w:p w:rsidR="006D0D0B" w:rsidRDefault="006D0D0B" w:rsidP="006D0D0B">
      <w:pPr>
        <w:rPr>
          <w:rFonts w:ascii="Times New Roman" w:hAnsi="Times New Roman" w:cs="Times New Roman"/>
        </w:rPr>
      </w:pPr>
    </w:p>
    <w:p w:rsidR="006D0D0B" w:rsidRDefault="006D0D0B" w:rsidP="006D0D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September 2017</w:t>
      </w:r>
    </w:p>
    <w:p w:rsidR="006B2F86" w:rsidRPr="00E71FC3" w:rsidRDefault="006D0D0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0D0B" w:rsidRDefault="006D0D0B" w:rsidP="00E71FC3">
      <w:r>
        <w:separator/>
      </w:r>
    </w:p>
  </w:endnote>
  <w:endnote w:type="continuationSeparator" w:id="0">
    <w:p w:rsidR="006D0D0B" w:rsidRDefault="006D0D0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0D0B" w:rsidRDefault="006D0D0B" w:rsidP="00E71FC3">
      <w:r>
        <w:separator/>
      </w:r>
    </w:p>
  </w:footnote>
  <w:footnote w:type="continuationSeparator" w:id="0">
    <w:p w:rsidR="006D0D0B" w:rsidRDefault="006D0D0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D0B"/>
    <w:rsid w:val="001A7C09"/>
    <w:rsid w:val="00577BD5"/>
    <w:rsid w:val="00656CBA"/>
    <w:rsid w:val="006A1F77"/>
    <w:rsid w:val="006D0D0B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7D4991-E799-4E01-B770-7FB069C7C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0D0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D0D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2017-09-07T20:40:00Z</dcterms:created>
  <dcterms:modified xsi:type="dcterms:W3CDTF">2017-09-07T20:41:00Z</dcterms:modified>
</cp:coreProperties>
</file>